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/>
  <w:body>
    <w:p w:rsidR="00A4425E" w:rsidRPr="0074795D" w:rsidRDefault="00A4425E" w:rsidP="0074795D">
      <w:pPr>
        <w:tabs>
          <w:tab w:val="left" w:pos="7200"/>
        </w:tabs>
        <w:ind w:right="-377" w:firstLine="708"/>
        <w:jc w:val="both"/>
        <w:rPr>
          <w:color w:val="003366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in;width:180pt;height:306pt;z-index:251658240">
            <v:imagedata r:id="rId4" o:title=""/>
            <w10:wrap type="square" side="right"/>
          </v:shape>
        </w:pict>
      </w:r>
      <w:r w:rsidRPr="0074795D">
        <w:rPr>
          <w:color w:val="003366"/>
          <w:sz w:val="28"/>
          <w:szCs w:val="28"/>
        </w:rPr>
        <w:t>1 июня в День защиты детей Молодежный Совет УФК по Калининградской области при участии сотрудников Управления организовал поездку в Специализированный дом ребенка Калининградской области № 2 (город Гусев Калининградской области).</w:t>
      </w:r>
    </w:p>
    <w:p w:rsidR="00A4425E" w:rsidRPr="0074795D" w:rsidRDefault="00A4425E" w:rsidP="001D536B">
      <w:pPr>
        <w:ind w:left="3780" w:right="-377"/>
        <w:jc w:val="both"/>
        <w:rPr>
          <w:color w:val="003366"/>
          <w:sz w:val="28"/>
          <w:szCs w:val="28"/>
        </w:rPr>
      </w:pPr>
      <w:r w:rsidRPr="0074795D">
        <w:rPr>
          <w:color w:val="003366"/>
          <w:sz w:val="28"/>
          <w:szCs w:val="28"/>
        </w:rPr>
        <w:t>Для создания праздничной атмосферы детям были подготовлены подарки и сюрпризы, организовано мини пред</w:t>
      </w:r>
      <w:r w:rsidRPr="0074795D">
        <w:rPr>
          <w:snapToGrid w:val="0"/>
          <w:color w:val="003366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74795D">
        <w:rPr>
          <w:color w:val="003366"/>
          <w:sz w:val="28"/>
          <w:szCs w:val="28"/>
        </w:rPr>
        <w:t>ставление по мотиву мультика «Фиксики».</w:t>
      </w:r>
    </w:p>
    <w:p w:rsidR="00A4425E" w:rsidRPr="0074795D" w:rsidRDefault="00A4425E" w:rsidP="00185C76">
      <w:pPr>
        <w:ind w:right="-377" w:firstLine="1548"/>
        <w:jc w:val="both"/>
        <w:rPr>
          <w:color w:val="003366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01921">
        <w:rPr>
          <w:sz w:val="28"/>
          <w:szCs w:val="28"/>
        </w:rPr>
        <w:pict>
          <v:shape id="_x0000_i1025" type="#_x0000_t75" style="width:178.5pt;height:225pt">
            <v:imagedata r:id="rId5" o:title=""/>
          </v:shape>
        </w:pict>
      </w:r>
      <w:r>
        <w:rPr>
          <w:sz w:val="28"/>
          <w:szCs w:val="28"/>
        </w:rPr>
        <w:br w:type="textWrapping" w:clear="all"/>
        <w:t xml:space="preserve">        </w:t>
      </w:r>
      <w:r w:rsidRPr="0074795D">
        <w:rPr>
          <w:color w:val="003366"/>
          <w:sz w:val="28"/>
          <w:szCs w:val="28"/>
        </w:rPr>
        <w:t xml:space="preserve">По окончании праздника стало очевидно, что после таких поездок начинаешь понимать сердцем: дела милосердия необходимы не только тем, кому они адресованы, но и тем, кто их творит! </w:t>
      </w:r>
    </w:p>
    <w:p w:rsidR="00A4425E" w:rsidRPr="00B8338E" w:rsidRDefault="00A4425E" w:rsidP="00185C76">
      <w:pPr>
        <w:jc w:val="both"/>
        <w:rPr>
          <w:sz w:val="28"/>
          <w:szCs w:val="28"/>
        </w:rPr>
      </w:pPr>
      <w:r w:rsidRPr="00301921">
        <w:rPr>
          <w:sz w:val="28"/>
          <w:szCs w:val="28"/>
        </w:rPr>
        <w:pict>
          <v:shape id="_x0000_i1026" type="#_x0000_t75" style="width:486.75pt;height:252pt">
            <v:imagedata r:id="rId6" o:title=""/>
          </v:shape>
        </w:pict>
      </w:r>
    </w:p>
    <w:p w:rsidR="00A4425E" w:rsidRPr="0074795D" w:rsidRDefault="00A4425E" w:rsidP="00185C76">
      <w:pPr>
        <w:ind w:right="-377"/>
        <w:jc w:val="center"/>
        <w:rPr>
          <w:color w:val="003366"/>
          <w:sz w:val="28"/>
          <w:szCs w:val="28"/>
        </w:rPr>
      </w:pPr>
      <w:r>
        <w:rPr>
          <w:b/>
          <w:bCs/>
          <w:i/>
          <w:iCs/>
          <w:color w:val="003366"/>
          <w:sz w:val="28"/>
          <w:szCs w:val="28"/>
        </w:rPr>
        <w:t>Только объединив наши усилии, и</w:t>
      </w:r>
      <w:r w:rsidRPr="0074795D">
        <w:rPr>
          <w:b/>
          <w:bCs/>
          <w:i/>
          <w:iCs/>
          <w:color w:val="003366"/>
          <w:sz w:val="28"/>
          <w:szCs w:val="28"/>
        </w:rPr>
        <w:t xml:space="preserve"> прислушавшись ко мнению друг друга, мы сможем изменить этот мир к лучшему!!!</w:t>
      </w:r>
    </w:p>
    <w:sectPr w:rsidR="00A4425E" w:rsidRPr="0074795D" w:rsidSect="001D536B">
      <w:pgSz w:w="11906" w:h="16838"/>
      <w:pgMar w:top="1134" w:right="850" w:bottom="7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80C"/>
    <w:rsid w:val="000A4506"/>
    <w:rsid w:val="0011680C"/>
    <w:rsid w:val="00121CA0"/>
    <w:rsid w:val="00131594"/>
    <w:rsid w:val="00185C76"/>
    <w:rsid w:val="001D536B"/>
    <w:rsid w:val="001F0D68"/>
    <w:rsid w:val="00253CED"/>
    <w:rsid w:val="002A4E54"/>
    <w:rsid w:val="002E2176"/>
    <w:rsid w:val="00301921"/>
    <w:rsid w:val="0031385A"/>
    <w:rsid w:val="00370B5D"/>
    <w:rsid w:val="0038184B"/>
    <w:rsid w:val="003B587D"/>
    <w:rsid w:val="00432172"/>
    <w:rsid w:val="004E641F"/>
    <w:rsid w:val="00595A7F"/>
    <w:rsid w:val="0066616C"/>
    <w:rsid w:val="00744007"/>
    <w:rsid w:val="0074795D"/>
    <w:rsid w:val="00747B28"/>
    <w:rsid w:val="007A5675"/>
    <w:rsid w:val="008A6609"/>
    <w:rsid w:val="008B3E4C"/>
    <w:rsid w:val="00930DE4"/>
    <w:rsid w:val="00985118"/>
    <w:rsid w:val="00A4425E"/>
    <w:rsid w:val="00A97F75"/>
    <w:rsid w:val="00AF3D69"/>
    <w:rsid w:val="00B8338E"/>
    <w:rsid w:val="00C46F2E"/>
    <w:rsid w:val="00D2734B"/>
    <w:rsid w:val="00DA4D9D"/>
    <w:rsid w:val="00DE40CA"/>
    <w:rsid w:val="00F3698D"/>
    <w:rsid w:val="00FA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80C"/>
    <w:pPr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7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1</Pages>
  <Words>101</Words>
  <Characters>576</Characters>
  <Application>Microsoft Office Outlook</Application>
  <DocSecurity>0</DocSecurity>
  <Lines>0</Lines>
  <Paragraphs>0</Paragraphs>
  <ScaleCrop>false</ScaleCrop>
  <Company>ufk35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BarmutinaMV</dc:creator>
  <cp:keywords/>
  <dc:description/>
  <cp:lastModifiedBy>IvanovaMO</cp:lastModifiedBy>
  <cp:revision>9</cp:revision>
  <cp:lastPrinted>2015-06-09T13:47:00Z</cp:lastPrinted>
  <dcterms:created xsi:type="dcterms:W3CDTF">2015-06-09T13:05:00Z</dcterms:created>
  <dcterms:modified xsi:type="dcterms:W3CDTF">2015-06-10T07:16:00Z</dcterms:modified>
</cp:coreProperties>
</file>