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F04" w:rsidRPr="000F10F4" w:rsidRDefault="002B6F04" w:rsidP="00EB33B9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.95pt;margin-top:13.15pt;width:492pt;height:27pt;z-index:-251656704" wrapcoords="-33 0 -33 3600 165 9600 0 19200 0 21000 5137 22800 8824 22800 19855 22800 21699 21000 21699 4200 21172 2400 18439 0 -33 0" fillcolor="yellow" strokecolor="#e36c0a" strokeweight="1pt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70-летие штурма Кенигсберга"/>
            <w10:wrap type="tight"/>
          </v:shape>
        </w:pict>
      </w:r>
      <w:r w:rsidRPr="000F10F4">
        <w:rPr>
          <w:rFonts w:ascii="Bookman Old Style" w:hAnsi="Bookman Old Style" w:cs="Bookman Old Style"/>
          <w:color w:val="663300"/>
          <w:sz w:val="28"/>
          <w:szCs w:val="28"/>
        </w:rPr>
        <w:t>9 апреля 2015 г. в Калининграде отмечалось 70-летие штурма города-крепости Кенигсберг, в результате которого советские войска в 1945-м году овладели ключевым опор</w:t>
      </w:r>
      <w:r>
        <w:rPr>
          <w:rFonts w:ascii="Bookman Old Style" w:hAnsi="Bookman Old Style" w:cs="Bookman Old Style"/>
          <w:color w:val="663300"/>
          <w:sz w:val="28"/>
          <w:szCs w:val="28"/>
        </w:rPr>
        <w:t xml:space="preserve">ным пунктом фашистской Германии </w:t>
      </w:r>
      <w:r w:rsidRPr="000F10F4">
        <w:rPr>
          <w:rFonts w:ascii="Bookman Old Style" w:hAnsi="Bookman Old Style" w:cs="Bookman Old Style"/>
          <w:color w:val="663300"/>
          <w:sz w:val="28"/>
          <w:szCs w:val="28"/>
        </w:rPr>
        <w:t>в Вост</w:t>
      </w:r>
      <w:r>
        <w:rPr>
          <w:rFonts w:ascii="Bookman Old Style" w:hAnsi="Bookman Old Style" w:cs="Bookman Old Style"/>
          <w:color w:val="663300"/>
          <w:sz w:val="28"/>
          <w:szCs w:val="28"/>
        </w:rPr>
        <w:t xml:space="preserve">очной Пруссии. </w:t>
      </w:r>
    </w:p>
    <w:p w:rsidR="002B6F04" w:rsidRPr="000F10F4" w:rsidRDefault="002B6F04" w:rsidP="00EB33B9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  <w:r>
        <w:rPr>
          <w:rFonts w:ascii="Bookman Old Style" w:hAnsi="Bookman Old Style" w:cs="Bookman Old Style"/>
          <w:color w:val="663300"/>
          <w:sz w:val="28"/>
          <w:szCs w:val="28"/>
        </w:rPr>
        <w:t>Управление Федерального казначейства по Калининградской области в лице заместителя руководителя Б.В. Компанийца и членов Молодежного совета, а также председатель Молодежного совета Управления Федерального казначейства по Владимирской области А.Г. Юферова почтили память павших</w:t>
      </w:r>
      <w:r w:rsidRPr="000F10F4">
        <w:rPr>
          <w:rFonts w:ascii="Bookman Old Style" w:hAnsi="Bookman Old Style" w:cs="Bookman Old Style"/>
          <w:color w:val="663300"/>
          <w:sz w:val="28"/>
          <w:szCs w:val="28"/>
        </w:rPr>
        <w:t xml:space="preserve"> при штурме К</w:t>
      </w:r>
      <w:r>
        <w:rPr>
          <w:rFonts w:ascii="Bookman Old Style" w:hAnsi="Bookman Old Style" w:cs="Bookman Old Style"/>
          <w:color w:val="663300"/>
          <w:sz w:val="28"/>
          <w:szCs w:val="28"/>
        </w:rPr>
        <w:t xml:space="preserve">енигсберга, возложив цветы к памятникам </w:t>
      </w:r>
      <w:r w:rsidRPr="000F10F4">
        <w:rPr>
          <w:rFonts w:ascii="Bookman Old Style" w:hAnsi="Bookman Old Style" w:cs="Bookman Old Style"/>
          <w:color w:val="663300"/>
          <w:sz w:val="28"/>
          <w:szCs w:val="28"/>
        </w:rPr>
        <w:t xml:space="preserve">Героев Великой Отечественной войны </w:t>
      </w:r>
      <w:r>
        <w:rPr>
          <w:rFonts w:ascii="Bookman Old Style" w:hAnsi="Bookman Old Style" w:cs="Bookman Old Style"/>
          <w:color w:val="663300"/>
          <w:sz w:val="28"/>
          <w:szCs w:val="28"/>
        </w:rPr>
        <w:t>маршалу Советского Союза К.К. Рокоссовскому и генералу армии К.Н. Галицкому.</w:t>
      </w: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7" type="#_x0000_t75" style="position:absolute;left:0;text-align:left;margin-left:12.2pt;margin-top:13.75pt;width:440.1pt;height:293.15pt;z-index:-251660800;visibility:visible" wrapcoords="-37 0 -37 21545 21600 21545 21600 0 -37 0">
            <v:imagedata r:id="rId4" o:title=""/>
            <w10:wrap type="tight"/>
          </v:shape>
        </w:pict>
      </w: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  <w:r>
        <w:rPr>
          <w:noProof/>
          <w:lang w:eastAsia="ru-RU"/>
        </w:rPr>
        <w:pict>
          <v:shape id="_x0000_s1028" type="#_x0000_t75" style="position:absolute;left:0;text-align:left;margin-left:-448.5pt;margin-top:15.25pt;width:74.7pt;height:61.8pt;z-index:-251657728;visibility:visible">
            <v:imagedata r:id="rId5" o:title=""/>
          </v:shape>
        </w:pict>
      </w:r>
    </w:p>
    <w:p w:rsidR="002B6F04" w:rsidRPr="000F10F4" w:rsidRDefault="002B6F04" w:rsidP="00ED3E98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  <w:r w:rsidRPr="000F10F4">
        <w:rPr>
          <w:rFonts w:ascii="Bookman Old Style" w:hAnsi="Bookman Old Style" w:cs="Bookman Old Style"/>
          <w:color w:val="663300"/>
          <w:sz w:val="28"/>
          <w:szCs w:val="28"/>
        </w:rPr>
        <w:t xml:space="preserve"> </w:t>
      </w: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455C54">
      <w:pPr>
        <w:spacing w:after="0" w:line="240" w:lineRule="auto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  <w:r>
        <w:rPr>
          <w:noProof/>
        </w:rPr>
        <w:pict>
          <v:shape id="Рисунок 3" o:spid="_x0000_s1029" type="#_x0000_t75" style="position:absolute;left:0;text-align:left;margin-left:-7pt;margin-top:6.25pt;width:233.1pt;height:155.4pt;z-index:-251659776;visibility:visible" wrapcoords="-69 0 -69 21496 21600 21496 21600 0 -69 0">
            <v:imagedata r:id="rId6" o:title=""/>
            <w10:wrap type="tight"/>
          </v:shape>
        </w:pict>
      </w:r>
      <w:r>
        <w:rPr>
          <w:noProof/>
        </w:rPr>
        <w:pict>
          <v:shape id="_x0000_s1030" type="#_x0000_t75" style="position:absolute;left:0;text-align:left;margin-left:257pt;margin-top:8.65pt;width:228.3pt;height:151.2pt;z-index:-251658752;visibility:visible" wrapcoords="-71 0 -71 21493 21600 21493 21600 0 -71 0">
            <v:imagedata r:id="rId7" o:title=""/>
            <w10:wrap type="tight"/>
          </v:shape>
        </w:pict>
      </w: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201A32">
      <w:pPr>
        <w:pStyle w:val="NormalWeb"/>
        <w:spacing w:before="0" w:beforeAutospacing="0" w:after="0" w:afterAutospacing="0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pStyle w:val="NormalWeb"/>
        <w:spacing w:before="0" w:beforeAutospacing="0" w:after="0" w:afterAutospacing="0"/>
        <w:ind w:firstLine="708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201A32">
      <w:pPr>
        <w:pStyle w:val="NormalWeb"/>
        <w:spacing w:before="0" w:beforeAutospacing="0" w:after="0" w:afterAutospacing="0"/>
        <w:jc w:val="both"/>
        <w:textAlignment w:val="baseline"/>
        <w:rPr>
          <w:rFonts w:ascii="Bookman Old Style" w:hAnsi="Bookman Old Style" w:cs="Bookman Old Style"/>
          <w:color w:val="663300"/>
          <w:sz w:val="28"/>
          <w:szCs w:val="28"/>
        </w:rPr>
      </w:pPr>
    </w:p>
    <w:p w:rsidR="002B6F04" w:rsidRPr="000F10F4" w:rsidRDefault="002B6F04" w:rsidP="00ED3E98">
      <w:pPr>
        <w:spacing w:after="0" w:line="240" w:lineRule="auto"/>
        <w:jc w:val="both"/>
        <w:rPr>
          <w:rFonts w:ascii="Bookman Old Style" w:hAnsi="Bookman Old Style" w:cs="Bookman Old Style"/>
          <w:color w:val="663300"/>
          <w:sz w:val="28"/>
          <w:szCs w:val="28"/>
        </w:rPr>
      </w:pPr>
    </w:p>
    <w:sectPr w:rsidR="002B6F04" w:rsidRPr="000F10F4" w:rsidSect="000F10F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BE8"/>
    <w:rsid w:val="000F10F4"/>
    <w:rsid w:val="00192AC8"/>
    <w:rsid w:val="00201A32"/>
    <w:rsid w:val="002220EE"/>
    <w:rsid w:val="002B42FC"/>
    <w:rsid w:val="002B6F04"/>
    <w:rsid w:val="003A1643"/>
    <w:rsid w:val="003D0857"/>
    <w:rsid w:val="00446286"/>
    <w:rsid w:val="00455C54"/>
    <w:rsid w:val="004A6CF9"/>
    <w:rsid w:val="004C69FD"/>
    <w:rsid w:val="00520CF0"/>
    <w:rsid w:val="00536BEA"/>
    <w:rsid w:val="00567395"/>
    <w:rsid w:val="00615892"/>
    <w:rsid w:val="006605BD"/>
    <w:rsid w:val="006919BC"/>
    <w:rsid w:val="00771A54"/>
    <w:rsid w:val="007B2F51"/>
    <w:rsid w:val="00892796"/>
    <w:rsid w:val="00905EDF"/>
    <w:rsid w:val="00954CB2"/>
    <w:rsid w:val="00A7134E"/>
    <w:rsid w:val="00B86DFB"/>
    <w:rsid w:val="00D24891"/>
    <w:rsid w:val="00D62DAA"/>
    <w:rsid w:val="00DA6BE8"/>
    <w:rsid w:val="00E018EE"/>
    <w:rsid w:val="00E74938"/>
    <w:rsid w:val="00EA445E"/>
    <w:rsid w:val="00EB33B9"/>
    <w:rsid w:val="00ED3E98"/>
    <w:rsid w:val="00FE4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BE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A6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5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4C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103</Words>
  <Characters>592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 апреля 2015 г</dc:title>
  <dc:subject/>
  <dc:creator>Митрошина Наталья Владимировна</dc:creator>
  <cp:keywords/>
  <dc:description/>
  <cp:lastModifiedBy>IvanovaMO</cp:lastModifiedBy>
  <cp:revision>5</cp:revision>
  <cp:lastPrinted>2015-04-13T06:43:00Z</cp:lastPrinted>
  <dcterms:created xsi:type="dcterms:W3CDTF">2015-04-11T07:46:00Z</dcterms:created>
  <dcterms:modified xsi:type="dcterms:W3CDTF">2015-04-13T06:48:00Z</dcterms:modified>
</cp:coreProperties>
</file>